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0AA946" w14:textId="278D162A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9D34AE">
        <w:rPr>
          <w:b/>
          <w:noProof/>
          <w:sz w:val="24"/>
        </w:rPr>
        <w:t>6664</w:t>
      </w:r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aa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aa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aa"/>
          </w:rPr>
          <w:t>3GPP TR 21.900</w:t>
        </w:r>
      </w:hyperlink>
    </w:p>
    <w:p w14:paraId="3DB15E72" w14:textId="50506F43" w:rsidR="00B13F14" w:rsidRPr="00BA3A53" w:rsidRDefault="00B13F14" w:rsidP="00B13F14">
      <w:pPr>
        <w:pStyle w:val="1"/>
      </w:pPr>
      <w:r w:rsidRPr="00BA3A53">
        <w:t xml:space="preserve">Title: </w:t>
      </w:r>
      <w:r w:rsidRPr="00BA3A53">
        <w:tab/>
      </w:r>
      <w:r w:rsidR="009F472D">
        <w:t>Enhancement of Network Slicing Phase 3</w:t>
      </w:r>
    </w:p>
    <w:p w14:paraId="588117E0" w14:textId="4450DD70" w:rsidR="00B13F14" w:rsidRDefault="00B13F14" w:rsidP="00B13F14">
      <w:pPr>
        <w:pStyle w:val="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2"/>
      </w:pPr>
      <w:r>
        <w:t>1</w:t>
      </w:r>
      <w:r>
        <w:tab/>
      </w:r>
      <w:commentRangeStart w:id="0"/>
      <w:r>
        <w:t>Impacts</w:t>
      </w:r>
      <w:commentRangeEnd w:id="0"/>
      <w:r w:rsidR="009F472D">
        <w:rPr>
          <w:rStyle w:val="a7"/>
          <w:rFonts w:ascii="Times New Roman" w:hAnsi="Times New Roman"/>
        </w:rPr>
        <w:commentReference w:id="0"/>
      </w:r>
      <w:r>
        <w:t xml:space="preserve">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0D6AD9C" w:rsidR="00B13F14" w:rsidRDefault="00185903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宋体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17E11095" w14:textId="676420BC" w:rsidR="009F472D" w:rsidRDefault="002E440E" w:rsidP="00B13F14">
      <w:r>
        <w:t>In addition, GSMA sends LS (</w:t>
      </w:r>
      <w:hyperlink r:id="rId16" w:history="1">
        <w:r w:rsidRPr="002E440E">
          <w:rPr>
            <w:rStyle w:val="aa"/>
          </w:rPr>
          <w:t>S2-2202800</w:t>
        </w:r>
      </w:hyperlink>
      <w:r>
        <w:t xml:space="preserve">) to request SA2 to </w:t>
      </w:r>
      <w:r>
        <w:rPr>
          <w:lang w:eastAsia="zh-CN"/>
        </w:rPr>
        <w:t xml:space="preserve">specify the support of </w:t>
      </w:r>
      <w:r>
        <w:t>new NEST attribute "maximum number of UEs with at least one PDU session/PDN connection".</w:t>
      </w:r>
    </w:p>
    <w:p w14:paraId="3FC94C95" w14:textId="77777777" w:rsidR="002E440E" w:rsidRPr="002E440E" w:rsidRDefault="002E440E" w:rsidP="00B13F14"/>
    <w:p w14:paraId="452AC433" w14:textId="77777777" w:rsidR="00B13F14" w:rsidRDefault="00B13F14" w:rsidP="00B13F14">
      <w:pPr>
        <w:pStyle w:val="2"/>
      </w:pPr>
      <w:r>
        <w:t>4</w:t>
      </w:r>
      <w:r>
        <w:tab/>
        <w:t>Objective</w:t>
      </w:r>
    </w:p>
    <w:p w14:paraId="23519FE6" w14:textId="49D29BE2" w:rsidR="002E440E" w:rsidRDefault="002E440E" w:rsidP="00B13F14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first objective is to specify </w:t>
      </w:r>
      <w:r w:rsidR="004612A1">
        <w:rPr>
          <w:lang w:eastAsia="zh-CN"/>
        </w:rPr>
        <w:t xml:space="preserve">the system enhancement to support </w:t>
      </w:r>
      <w:r>
        <w:t>new NEST attribute "maximum number of UEs with at least one PDU session/PDN connection"</w:t>
      </w:r>
    </w:p>
    <w:p w14:paraId="14B5C075" w14:textId="53C3AAF4" w:rsidR="00B13F14" w:rsidRDefault="00B13F14" w:rsidP="00B13F14">
      <w:r w:rsidRPr="00302226">
        <w:t xml:space="preserve">The </w:t>
      </w:r>
      <w:r w:rsidR="002E440E">
        <w:t xml:space="preserve">second </w:t>
      </w:r>
      <w:r w:rsidRPr="00302226">
        <w:t>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6B9B99C5" w14:textId="36C9D421" w:rsidR="002E440E" w:rsidRDefault="008A4095" w:rsidP="002E440E">
      <w:pPr>
        <w:pStyle w:val="B1"/>
      </w:pPr>
      <w:commentRangeStart w:id="1"/>
      <w:r>
        <w:t>-</w:t>
      </w:r>
      <w:r>
        <w:tab/>
      </w:r>
      <w:r w:rsidR="002E440E">
        <w:t>TBD</w:t>
      </w:r>
      <w:r>
        <w:t xml:space="preserve"> </w:t>
      </w:r>
      <w:commentRangeEnd w:id="1"/>
      <w:r w:rsidR="000047D6">
        <w:rPr>
          <w:rStyle w:val="a7"/>
        </w:rPr>
        <w:commentReference w:id="1"/>
      </w:r>
    </w:p>
    <w:p w14:paraId="12FE5CEC" w14:textId="77777777" w:rsidR="009F472D" w:rsidRDefault="009F472D" w:rsidP="00B13F14"/>
    <w:p w14:paraId="68D67474" w14:textId="77777777" w:rsidR="00B13F14" w:rsidRDefault="00B13F14" w:rsidP="00B13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2"/>
        <w:spacing w:before="0"/>
      </w:pPr>
      <w:r>
        <w:t>6</w:t>
      </w:r>
      <w:r>
        <w:tab/>
        <w:t>Work item Rapporteur(s)</w:t>
      </w:r>
    </w:p>
    <w:p w14:paraId="76F33CBB" w14:textId="219393C9" w:rsidR="002E440E" w:rsidRDefault="002E440E" w:rsidP="002E440E">
      <w:pPr>
        <w:rPr>
          <w:rStyle w:val="aa"/>
        </w:rPr>
      </w:pPr>
      <w:r>
        <w:t xml:space="preserve">ZHU Jinguo, ZTE, </w:t>
      </w:r>
      <w:hyperlink r:id="rId17" w:history="1">
        <w:r w:rsidRPr="00A55B21">
          <w:rPr>
            <w:rStyle w:val="aa"/>
          </w:rPr>
          <w:t>zhu.jinguo@zte.com.cn</w:t>
        </w:r>
      </w:hyperlink>
      <w:r w:rsidR="00F22CC9">
        <w:rPr>
          <w:rStyle w:val="aa"/>
        </w:rPr>
        <w:t xml:space="preserve">, </w:t>
      </w:r>
      <w:r w:rsidR="00F22CC9">
        <w:rPr>
          <w:lang w:eastAsia="zh-CN"/>
        </w:rPr>
        <w:t>Primary Rapporteur</w:t>
      </w:r>
    </w:p>
    <w:p w14:paraId="5E9C2E94" w14:textId="0A982E90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aa"/>
        </w:rPr>
        <w:t xml:space="preserve"> </w:t>
      </w:r>
      <w:hyperlink r:id="rId18" w:history="1">
        <w:r w:rsidR="00F22CC9" w:rsidRPr="00313A0A">
          <w:rPr>
            <w:rStyle w:val="aa"/>
          </w:rPr>
          <w:t>m.youn@lge.com</w:t>
        </w:r>
      </w:hyperlink>
      <w:r w:rsidR="00F22CC9">
        <w:rPr>
          <w:rStyle w:val="aa"/>
        </w:rPr>
        <w:t xml:space="preserve">, </w:t>
      </w:r>
      <w:r w:rsidR="00F22CC9" w:rsidRPr="00F22CC9">
        <w:rPr>
          <w:lang w:eastAsia="zh-CN"/>
        </w:rPr>
        <w:t>Secondary Rapporteur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</w:t>
      </w:r>
      <w:bookmarkStart w:id="2" w:name="_GoBack"/>
      <w:bookmarkEnd w:id="2"/>
      <w:r>
        <w:t>ects</w:t>
      </w:r>
    </w:p>
    <w:p w14:paraId="5412DAAE" w14:textId="15C8125E" w:rsidR="00B13F14" w:rsidRDefault="00B13F14" w:rsidP="00B13F14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/>
                <w:lang w:eastAsia="zh-CN"/>
              </w:rPr>
              <w:t>pple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r>
              <w:t>Convida Wireless LLC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eastAsia="zh-CN"/>
              </w:rPr>
              <w:t>I</w:t>
            </w:r>
            <w:r>
              <w:rPr>
                <w:rFonts w:eastAsia="宋体"/>
                <w:lang w:eastAsia="zh-CN"/>
              </w:rPr>
              <w:t>ntel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InterDigital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79C4BDCF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>Matrixx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Default="002E440E" w:rsidP="002E440E">
            <w:pPr>
              <w:pStyle w:val="TAL"/>
            </w:pPr>
            <w:r>
              <w:rPr>
                <w:rFonts w:cs="Arial"/>
                <w:sz w:val="21"/>
                <w:szCs w:val="21"/>
              </w:rPr>
              <w:t>MITRE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Q</w:t>
            </w:r>
            <w:r>
              <w:rPr>
                <w:rFonts w:eastAsia="宋体"/>
                <w:lang w:eastAsia="zh-CN"/>
              </w:rPr>
              <w:t>ualcomm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Samsung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r>
              <w:t xml:space="preserve">Sanechips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rFonts w:eastAsia="宋体"/>
                <w:lang w:eastAsia="zh-CN"/>
              </w:rPr>
              <w:t>encent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</w:t>
            </w:r>
            <w:r>
              <w:rPr>
                <w:rFonts w:eastAsia="宋体"/>
                <w:lang w:eastAsia="zh-CN"/>
              </w:rPr>
              <w:t>LUS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宋体" w:hint="eastAsia"/>
                <w:lang w:eastAsia="zh-CN"/>
              </w:rPr>
              <w:t>X</w:t>
            </w:r>
            <w:r>
              <w:rPr>
                <w:rFonts w:eastAsia="宋体"/>
                <w:lang w:eastAsia="zh-CN"/>
              </w:rPr>
              <w:t>iaomi</w:t>
            </w:r>
            <w:r w:rsidR="00B34E04">
              <w:rPr>
                <w:rFonts w:eastAsia="宋体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宋体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ZTE" w:date="2022-08-08T17:28:00Z" w:initials="ZTE">
    <w:p w14:paraId="589C1780" w14:textId="4C02F875" w:rsidR="00B34E04" w:rsidRDefault="00B34E04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 later</w:t>
      </w:r>
    </w:p>
  </w:comment>
  <w:comment w:id="1" w:author="ZTE" w:date="2022-08-08T17:43:00Z" w:initials="ZTE">
    <w:p w14:paraId="1661563F" w14:textId="0BE8AD9E" w:rsidR="000047D6" w:rsidRDefault="000047D6">
      <w:pPr>
        <w:pStyle w:val="a8"/>
        <w:rPr>
          <w:lang w:eastAsia="zh-CN"/>
        </w:rPr>
      </w:pPr>
      <w:r>
        <w:rPr>
          <w:rStyle w:val="a7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>o be updated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C1780" w15:done="0"/>
  <w15:commentEx w15:paraId="1661563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C06F1" w14:textId="77777777" w:rsidR="001C4CC9" w:rsidRDefault="001C4CC9">
      <w:r>
        <w:separator/>
      </w:r>
    </w:p>
  </w:endnote>
  <w:endnote w:type="continuationSeparator" w:id="0">
    <w:p w14:paraId="1BD0BD73" w14:textId="77777777" w:rsidR="001C4CC9" w:rsidRDefault="001C4CC9">
      <w:r>
        <w:continuationSeparator/>
      </w:r>
    </w:p>
  </w:endnote>
  <w:endnote w:type="continuationNotice" w:id="1">
    <w:p w14:paraId="5FE2D8FC" w14:textId="77777777" w:rsidR="001C4CC9" w:rsidRDefault="001C4CC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686D93" w14:textId="77777777" w:rsidR="001C4CC9" w:rsidRDefault="001C4CC9">
      <w:r>
        <w:separator/>
      </w:r>
    </w:p>
  </w:footnote>
  <w:footnote w:type="continuationSeparator" w:id="0">
    <w:p w14:paraId="59F01B25" w14:textId="77777777" w:rsidR="001C4CC9" w:rsidRDefault="001C4CC9">
      <w:r>
        <w:continuationSeparator/>
      </w:r>
    </w:p>
  </w:footnote>
  <w:footnote w:type="continuationNotice" w:id="1">
    <w:p w14:paraId="31ABA62B" w14:textId="77777777" w:rsidR="001C4CC9" w:rsidRDefault="001C4CC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F9A"/>
    <w:rsid w:val="000E3C6A"/>
    <w:rsid w:val="000E55AD"/>
    <w:rsid w:val="000E630D"/>
    <w:rsid w:val="000F2058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106F"/>
    <w:rsid w:val="00171925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B4CB7"/>
    <w:rsid w:val="002B5BC3"/>
    <w:rsid w:val="002C1C50"/>
    <w:rsid w:val="002E440E"/>
    <w:rsid w:val="002E6A7D"/>
    <w:rsid w:val="002E7A9E"/>
    <w:rsid w:val="002F3C41"/>
    <w:rsid w:val="002F511C"/>
    <w:rsid w:val="002F696E"/>
    <w:rsid w:val="002F6C5C"/>
    <w:rsid w:val="0030045C"/>
    <w:rsid w:val="00302226"/>
    <w:rsid w:val="00307326"/>
    <w:rsid w:val="003205AD"/>
    <w:rsid w:val="0032306A"/>
    <w:rsid w:val="0033027D"/>
    <w:rsid w:val="00335FB2"/>
    <w:rsid w:val="0034071A"/>
    <w:rsid w:val="00344158"/>
    <w:rsid w:val="00347B74"/>
    <w:rsid w:val="00351115"/>
    <w:rsid w:val="00355CB6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54609"/>
    <w:rsid w:val="00455DE4"/>
    <w:rsid w:val="004612A1"/>
    <w:rsid w:val="004636DD"/>
    <w:rsid w:val="0046543E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5172"/>
    <w:rsid w:val="004E6F8A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62BE"/>
    <w:rsid w:val="00717EED"/>
    <w:rsid w:val="00722267"/>
    <w:rsid w:val="0072442C"/>
    <w:rsid w:val="00740794"/>
    <w:rsid w:val="00744FA5"/>
    <w:rsid w:val="00746F46"/>
    <w:rsid w:val="0075252A"/>
    <w:rsid w:val="00755DF7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1F7F"/>
    <w:rsid w:val="0081183A"/>
    <w:rsid w:val="00813C1F"/>
    <w:rsid w:val="008214D6"/>
    <w:rsid w:val="008275BE"/>
    <w:rsid w:val="00834A60"/>
    <w:rsid w:val="00835950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D658B"/>
    <w:rsid w:val="008E0AE0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D34AE"/>
    <w:rsid w:val="009E5C97"/>
    <w:rsid w:val="009E6C21"/>
    <w:rsid w:val="009F1F9E"/>
    <w:rsid w:val="009F472D"/>
    <w:rsid w:val="009F7959"/>
    <w:rsid w:val="00A01CFF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B85"/>
    <w:rsid w:val="00A9557A"/>
    <w:rsid w:val="00A97002"/>
    <w:rsid w:val="00A97A52"/>
    <w:rsid w:val="00AA0D6A"/>
    <w:rsid w:val="00AB29D9"/>
    <w:rsid w:val="00AB58BF"/>
    <w:rsid w:val="00AD0751"/>
    <w:rsid w:val="00AD77C4"/>
    <w:rsid w:val="00AE25BF"/>
    <w:rsid w:val="00AE57C5"/>
    <w:rsid w:val="00AF0C13"/>
    <w:rsid w:val="00B03AF5"/>
    <w:rsid w:val="00B03C01"/>
    <w:rsid w:val="00B078D6"/>
    <w:rsid w:val="00B1248D"/>
    <w:rsid w:val="00B12ECF"/>
    <w:rsid w:val="00B13F14"/>
    <w:rsid w:val="00B14709"/>
    <w:rsid w:val="00B16EEF"/>
    <w:rsid w:val="00B2743D"/>
    <w:rsid w:val="00B3015C"/>
    <w:rsid w:val="00B344D8"/>
    <w:rsid w:val="00B34E04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642A"/>
    <w:rsid w:val="00BC6C95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C72A4"/>
    <w:rsid w:val="00CD3153"/>
    <w:rsid w:val="00CD3A0F"/>
    <w:rsid w:val="00CF6810"/>
    <w:rsid w:val="00CF72CE"/>
    <w:rsid w:val="00D03AEB"/>
    <w:rsid w:val="00D06117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7416"/>
    <w:rsid w:val="00D80430"/>
    <w:rsid w:val="00D80FC6"/>
    <w:rsid w:val="00D92847"/>
    <w:rsid w:val="00D94917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235"/>
    <w:rsid w:val="00ED5521"/>
    <w:rsid w:val="00ED6165"/>
    <w:rsid w:val="00ED6B03"/>
    <w:rsid w:val="00ED7A5B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0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0C15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rsid w:val="000C15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rsid w:val="000C15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rsid w:val="000C1551"/>
    <w:pPr>
      <w:outlineLvl w:val="5"/>
    </w:pPr>
  </w:style>
  <w:style w:type="paragraph" w:styleId="7">
    <w:name w:val="heading 7"/>
    <w:basedOn w:val="H6"/>
    <w:next w:val="a0"/>
    <w:qFormat/>
    <w:rsid w:val="000C1551"/>
    <w:pPr>
      <w:outlineLvl w:val="6"/>
    </w:pPr>
  </w:style>
  <w:style w:type="paragraph" w:styleId="8">
    <w:name w:val="heading 8"/>
    <w:basedOn w:val="1"/>
    <w:next w:val="a0"/>
    <w:qFormat/>
    <w:rsid w:val="000C1551"/>
    <w:pPr>
      <w:ind w:left="0" w:firstLine="0"/>
      <w:outlineLvl w:val="7"/>
    </w:pPr>
  </w:style>
  <w:style w:type="paragraph" w:styleId="9">
    <w:name w:val="heading 9"/>
    <w:basedOn w:val="8"/>
    <w:next w:val="a0"/>
    <w:qFormat/>
    <w:rsid w:val="000C1551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AL">
    <w:name w:val="TAL"/>
    <w:basedOn w:val="a0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a4">
    <w:name w:val="Body Text"/>
    <w:basedOn w:val="a0"/>
    <w:pPr>
      <w:widowControl w:val="0"/>
    </w:pPr>
    <w:rPr>
      <w:i/>
      <w:lang w:val="en-US"/>
    </w:rPr>
  </w:style>
  <w:style w:type="paragraph" w:styleId="a5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a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0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a0"/>
    <w:rPr>
      <w:rFonts w:ascii="Arial" w:hAnsi="Arial"/>
      <w:b/>
    </w:rPr>
  </w:style>
  <w:style w:type="paragraph" w:styleId="a6">
    <w:name w:val="Balloon Text"/>
    <w:basedOn w:val="a0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0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0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0C1551"/>
    <w:pPr>
      <w:spacing w:before="180"/>
      <w:ind w:left="2693" w:hanging="2693"/>
    </w:pPr>
    <w:rPr>
      <w:b/>
    </w:rPr>
  </w:style>
  <w:style w:type="paragraph" w:styleId="10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C1551"/>
    <w:pPr>
      <w:ind w:left="1701" w:hanging="1701"/>
    </w:pPr>
  </w:style>
  <w:style w:type="paragraph" w:styleId="40">
    <w:name w:val="toc 4"/>
    <w:basedOn w:val="30"/>
    <w:semiHidden/>
    <w:rsid w:val="000C1551"/>
    <w:pPr>
      <w:ind w:left="1418" w:hanging="1418"/>
    </w:pPr>
  </w:style>
  <w:style w:type="paragraph" w:styleId="30">
    <w:name w:val="toc 3"/>
    <w:basedOn w:val="21"/>
    <w:semiHidden/>
    <w:rsid w:val="000C1551"/>
    <w:pPr>
      <w:ind w:left="1134" w:hanging="1134"/>
    </w:pPr>
  </w:style>
  <w:style w:type="paragraph" w:styleId="21">
    <w:name w:val="toc 2"/>
    <w:basedOn w:val="10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C1551"/>
    <w:pPr>
      <w:ind w:left="284"/>
    </w:pPr>
  </w:style>
  <w:style w:type="paragraph" w:styleId="11">
    <w:name w:val="index 1"/>
    <w:basedOn w:val="a0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1"/>
    <w:next w:val="a0"/>
    <w:rsid w:val="000C1551"/>
    <w:pPr>
      <w:outlineLvl w:val="9"/>
    </w:pPr>
  </w:style>
  <w:style w:type="paragraph" w:styleId="23">
    <w:name w:val="List Number 2"/>
    <w:basedOn w:val="ad"/>
    <w:rsid w:val="000C1551"/>
    <w:pPr>
      <w:ind w:left="851"/>
    </w:pPr>
  </w:style>
  <w:style w:type="character" w:styleId="ae">
    <w:name w:val="footnote reference"/>
    <w:basedOn w:val="a1"/>
    <w:semiHidden/>
    <w:rsid w:val="000C1551"/>
    <w:rPr>
      <w:b/>
      <w:position w:val="6"/>
      <w:sz w:val="16"/>
    </w:rPr>
  </w:style>
  <w:style w:type="paragraph" w:styleId="af">
    <w:name w:val="footnote text"/>
    <w:basedOn w:val="a0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a0"/>
    <w:rsid w:val="000C1551"/>
    <w:pPr>
      <w:keepLines/>
      <w:ind w:left="1135" w:hanging="851"/>
    </w:pPr>
  </w:style>
  <w:style w:type="paragraph" w:styleId="90">
    <w:name w:val="toc 9"/>
    <w:basedOn w:val="80"/>
    <w:semiHidden/>
    <w:rsid w:val="000C1551"/>
    <w:pPr>
      <w:ind w:left="1418" w:hanging="1418"/>
    </w:pPr>
  </w:style>
  <w:style w:type="paragraph" w:customStyle="1" w:styleId="EX">
    <w:name w:val="EX"/>
    <w:basedOn w:val="a0"/>
    <w:rsid w:val="000C1551"/>
    <w:pPr>
      <w:keepLines/>
      <w:ind w:left="1702" w:hanging="1418"/>
    </w:pPr>
  </w:style>
  <w:style w:type="paragraph" w:customStyle="1" w:styleId="FP">
    <w:name w:val="FP"/>
    <w:basedOn w:val="a0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60">
    <w:name w:val="toc 6"/>
    <w:basedOn w:val="50"/>
    <w:next w:val="a0"/>
    <w:semiHidden/>
    <w:rsid w:val="000C1551"/>
    <w:pPr>
      <w:ind w:left="1985" w:hanging="1985"/>
    </w:pPr>
  </w:style>
  <w:style w:type="paragraph" w:styleId="70">
    <w:name w:val="toc 7"/>
    <w:basedOn w:val="60"/>
    <w:next w:val="a0"/>
    <w:semiHidden/>
    <w:rsid w:val="000C1551"/>
    <w:pPr>
      <w:ind w:left="2268" w:hanging="2268"/>
    </w:pPr>
  </w:style>
  <w:style w:type="paragraph" w:styleId="24">
    <w:name w:val="List Bullet 2"/>
    <w:basedOn w:val="af0"/>
    <w:rsid w:val="000C1551"/>
    <w:pPr>
      <w:ind w:left="851"/>
    </w:pPr>
  </w:style>
  <w:style w:type="paragraph" w:styleId="31">
    <w:name w:val="List Bullet 3"/>
    <w:basedOn w:val="24"/>
    <w:rsid w:val="000C1551"/>
    <w:pPr>
      <w:ind w:left="1135"/>
    </w:pPr>
  </w:style>
  <w:style w:type="paragraph" w:styleId="ad">
    <w:name w:val="List Number"/>
    <w:basedOn w:val="af1"/>
    <w:rsid w:val="000C1551"/>
  </w:style>
  <w:style w:type="paragraph" w:customStyle="1" w:styleId="EQ">
    <w:name w:val="EQ"/>
    <w:basedOn w:val="a0"/>
    <w:next w:val="a0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0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5"/>
    <w:next w:val="a0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25">
    <w:name w:val="List 2"/>
    <w:basedOn w:val="af1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32">
    <w:name w:val="List 3"/>
    <w:basedOn w:val="25"/>
    <w:rsid w:val="000C1551"/>
    <w:pPr>
      <w:ind w:left="1135"/>
    </w:pPr>
  </w:style>
  <w:style w:type="paragraph" w:styleId="41">
    <w:name w:val="List 4"/>
    <w:basedOn w:val="32"/>
    <w:rsid w:val="000C1551"/>
    <w:pPr>
      <w:ind w:left="1418"/>
    </w:pPr>
  </w:style>
  <w:style w:type="paragraph" w:styleId="51">
    <w:name w:val="List 5"/>
    <w:basedOn w:val="41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af1">
    <w:name w:val="List"/>
    <w:basedOn w:val="a0"/>
    <w:rsid w:val="000C1551"/>
    <w:pPr>
      <w:ind w:left="568" w:hanging="284"/>
    </w:pPr>
  </w:style>
  <w:style w:type="paragraph" w:styleId="af0">
    <w:name w:val="List Bullet"/>
    <w:basedOn w:val="af1"/>
    <w:rsid w:val="000C1551"/>
  </w:style>
  <w:style w:type="paragraph" w:styleId="42">
    <w:name w:val="List Bullet 4"/>
    <w:basedOn w:val="31"/>
    <w:rsid w:val="000C1551"/>
    <w:pPr>
      <w:ind w:left="1418"/>
    </w:pPr>
  </w:style>
  <w:style w:type="paragraph" w:styleId="52">
    <w:name w:val="List Bullet 5"/>
    <w:basedOn w:val="42"/>
    <w:rsid w:val="000C1551"/>
    <w:pPr>
      <w:ind w:left="1702"/>
    </w:pPr>
  </w:style>
  <w:style w:type="paragraph" w:customStyle="1" w:styleId="B1">
    <w:name w:val="B1"/>
    <w:basedOn w:val="af1"/>
    <w:link w:val="B1Char"/>
    <w:rsid w:val="000C1551"/>
  </w:style>
  <w:style w:type="paragraph" w:customStyle="1" w:styleId="B2">
    <w:name w:val="B2"/>
    <w:basedOn w:val="25"/>
    <w:rsid w:val="000C1551"/>
  </w:style>
  <w:style w:type="paragraph" w:customStyle="1" w:styleId="B3">
    <w:name w:val="B3"/>
    <w:basedOn w:val="32"/>
    <w:rsid w:val="000C1551"/>
  </w:style>
  <w:style w:type="paragraph" w:customStyle="1" w:styleId="B4">
    <w:name w:val="B4"/>
    <w:basedOn w:val="41"/>
    <w:rsid w:val="000C1551"/>
  </w:style>
  <w:style w:type="paragraph" w:customStyle="1" w:styleId="B5">
    <w:name w:val="B5"/>
    <w:basedOn w:val="51"/>
    <w:rsid w:val="000C1551"/>
  </w:style>
  <w:style w:type="paragraph" w:styleId="af2">
    <w:name w:val="footer"/>
    <w:basedOn w:val="a5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af3">
    <w:name w:val="Table Grid"/>
    <w:basedOn w:val="a2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0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1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a">
    <w:name w:val="List Paragraph"/>
    <w:basedOn w:val="ad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宋体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yperlink" Target="mailto:m.youn@lge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hyperlink" Target="mailto:zhu.jinguo@zte.com.cn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sa/WG2_Arch/TSGS2_150E_Electronic_2022-04/Docs/S2-2202800.zip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99347-B40E-4EAD-834C-57D0091A3D0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552</Words>
  <Characters>3149</Characters>
  <Application>Microsoft Office Word</Application>
  <DocSecurity>0</DocSecurity>
  <Lines>26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ZTE</cp:lastModifiedBy>
  <cp:revision>7</cp:revision>
  <cp:lastPrinted>2000-02-29T10:31:00Z</cp:lastPrinted>
  <dcterms:created xsi:type="dcterms:W3CDTF">2022-08-10T10:57:00Z</dcterms:created>
  <dcterms:modified xsi:type="dcterms:W3CDTF">2022-08-10T13:38:00Z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